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BÜ Mühlenstraße, Oerlinghausen, Kabeltiefbauarbeiten , Strecke 2984 km 7,3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Evgenij Miganov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4943E87-AA72-4252-9C5B-E2BC1FAD12E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